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5081" w:rsidRDefault="00A85081" w:rsidP="00A850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WRENCHE, senior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A85081" w:rsidRDefault="00A85081" w:rsidP="00A850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Kingsbury, Middlesex. Husbandman.</w:t>
      </w:r>
    </w:p>
    <w:p w:rsidR="00A85081" w:rsidRDefault="00A85081" w:rsidP="00A85081">
      <w:pPr>
        <w:rPr>
          <w:rFonts w:ascii="Times New Roman" w:hAnsi="Times New Roman" w:cs="Times New Roman"/>
        </w:rPr>
      </w:pPr>
    </w:p>
    <w:p w:rsidR="00A85081" w:rsidRDefault="00A85081" w:rsidP="00A85081">
      <w:pPr>
        <w:rPr>
          <w:rFonts w:ascii="Times New Roman" w:hAnsi="Times New Roman" w:cs="Times New Roman"/>
        </w:rPr>
      </w:pPr>
    </w:p>
    <w:p w:rsidR="00A85081" w:rsidRDefault="00A85081" w:rsidP="00A850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Hayne(q.v.) brought a plaint of debt against him and Henry </w:t>
      </w:r>
    </w:p>
    <w:p w:rsidR="00A85081" w:rsidRDefault="00A85081" w:rsidP="00A850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Stebbyng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Aldenham</w:t>
      </w:r>
      <w:proofErr w:type="spellEnd"/>
      <w:r>
        <w:rPr>
          <w:rFonts w:ascii="Times New Roman" w:hAnsi="Times New Roman" w:cs="Times New Roman"/>
        </w:rPr>
        <w:t>, Hertfordshire(q.v.).</w:t>
      </w:r>
    </w:p>
    <w:p w:rsidR="00A85081" w:rsidRDefault="00A85081" w:rsidP="00A850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C230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A85081" w:rsidRDefault="00A85081" w:rsidP="00A85081">
      <w:pPr>
        <w:rPr>
          <w:rFonts w:ascii="Times New Roman" w:hAnsi="Times New Roman" w:cs="Times New Roman"/>
        </w:rPr>
      </w:pPr>
    </w:p>
    <w:p w:rsidR="00A85081" w:rsidRDefault="00A85081" w:rsidP="00A85081">
      <w:pPr>
        <w:rPr>
          <w:rFonts w:ascii="Times New Roman" w:hAnsi="Times New Roman" w:cs="Times New Roman"/>
        </w:rPr>
      </w:pPr>
    </w:p>
    <w:p w:rsidR="00A85081" w:rsidRDefault="00A85081" w:rsidP="00A850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January 2018</w:t>
      </w:r>
    </w:p>
    <w:p w:rsidR="006B2F86" w:rsidRPr="00E71FC3" w:rsidRDefault="00A8508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5081" w:rsidRDefault="00A85081" w:rsidP="00E71FC3">
      <w:r>
        <w:separator/>
      </w:r>
    </w:p>
  </w:endnote>
  <w:endnote w:type="continuationSeparator" w:id="0">
    <w:p w:rsidR="00A85081" w:rsidRDefault="00A8508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5081" w:rsidRDefault="00A85081" w:rsidP="00E71FC3">
      <w:r>
        <w:separator/>
      </w:r>
    </w:p>
  </w:footnote>
  <w:footnote w:type="continuationSeparator" w:id="0">
    <w:p w:rsidR="00A85081" w:rsidRDefault="00A8508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081"/>
    <w:rsid w:val="001A7C09"/>
    <w:rsid w:val="00577BD5"/>
    <w:rsid w:val="00656CBA"/>
    <w:rsid w:val="006A1F77"/>
    <w:rsid w:val="00733BE7"/>
    <w:rsid w:val="00A8508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467915-F033-4A06-B6BC-16090322D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8508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850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2018-01-15T22:25:00Z</dcterms:created>
  <dcterms:modified xsi:type="dcterms:W3CDTF">2018-01-15T22:25:00Z</dcterms:modified>
</cp:coreProperties>
</file>